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8E0A2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HENCHECH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B3E991F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Essex. Yeoman.</w:t>
      </w:r>
    </w:p>
    <w:p w14:paraId="4B84EDD0" w14:textId="77777777" w:rsidR="00B473B6" w:rsidRDefault="00B473B6" w:rsidP="00B473B6">
      <w:pPr>
        <w:rPr>
          <w:rFonts w:ascii="Times New Roman" w:hAnsi="Times New Roman" w:cs="Times New Roman"/>
        </w:rPr>
      </w:pPr>
    </w:p>
    <w:p w14:paraId="45A41D34" w14:textId="77777777" w:rsidR="00B473B6" w:rsidRDefault="00B473B6" w:rsidP="00B473B6">
      <w:pPr>
        <w:rPr>
          <w:rFonts w:ascii="Times New Roman" w:hAnsi="Times New Roman" w:cs="Times New Roman"/>
        </w:rPr>
      </w:pPr>
    </w:p>
    <w:p w14:paraId="44012929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Person of London, tailor(q.v.), brought a plaint of debt against him,</w:t>
      </w:r>
    </w:p>
    <w:p w14:paraId="7B94D87E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Bonyfaunt</w:t>
      </w:r>
      <w:proofErr w:type="spellEnd"/>
      <w:r>
        <w:rPr>
          <w:rFonts w:ascii="Times New Roman" w:hAnsi="Times New Roman" w:cs="Times New Roman"/>
        </w:rPr>
        <w:t xml:space="preserve"> of London, esquire(q.v.), John Norton of London, tailor(q.v.),</w:t>
      </w:r>
    </w:p>
    <w:p w14:paraId="1842485F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Anotton</w:t>
      </w:r>
      <w:proofErr w:type="spellEnd"/>
      <w:r>
        <w:rPr>
          <w:rFonts w:ascii="Times New Roman" w:hAnsi="Times New Roman" w:cs="Times New Roman"/>
        </w:rPr>
        <w:t xml:space="preserve"> of Faversham, Kent(q.v.), Thomas </w:t>
      </w:r>
      <w:proofErr w:type="spellStart"/>
      <w:r>
        <w:rPr>
          <w:rFonts w:ascii="Times New Roman" w:hAnsi="Times New Roman" w:cs="Times New Roman"/>
        </w:rPr>
        <w:t>Caweston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41DF1BE2" w14:textId="77777777" w:rsidR="00B473B6" w:rsidRDefault="00B473B6" w:rsidP="00B473B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carpenter(q.v.) and William </w:t>
      </w:r>
      <w:proofErr w:type="spellStart"/>
      <w:r>
        <w:rPr>
          <w:rFonts w:ascii="Times New Roman" w:hAnsi="Times New Roman" w:cs="Times New Roman"/>
        </w:rPr>
        <w:t>FitzHugh</w:t>
      </w:r>
      <w:proofErr w:type="spellEnd"/>
      <w:r>
        <w:rPr>
          <w:rFonts w:ascii="Times New Roman" w:hAnsi="Times New Roman" w:cs="Times New Roman"/>
        </w:rPr>
        <w:t xml:space="preserve"> of London, gentleman(q.v.).</w:t>
      </w:r>
    </w:p>
    <w:p w14:paraId="273D8FDC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13D4E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C4ADD4" w14:textId="77777777" w:rsidR="00B473B6" w:rsidRDefault="00B473B6" w:rsidP="00B473B6">
      <w:pPr>
        <w:rPr>
          <w:rFonts w:ascii="Times New Roman" w:hAnsi="Times New Roman" w:cs="Times New Roman"/>
        </w:rPr>
      </w:pPr>
    </w:p>
    <w:p w14:paraId="374DA616" w14:textId="77777777" w:rsidR="00B473B6" w:rsidRDefault="00B473B6" w:rsidP="00B473B6">
      <w:pPr>
        <w:rPr>
          <w:rFonts w:ascii="Times New Roman" w:hAnsi="Times New Roman" w:cs="Times New Roman"/>
        </w:rPr>
      </w:pPr>
    </w:p>
    <w:p w14:paraId="38E96E70" w14:textId="77777777" w:rsidR="00B473B6" w:rsidRDefault="00B473B6" w:rsidP="00B47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2018</w:t>
      </w:r>
    </w:p>
    <w:p w14:paraId="4BFF0558" w14:textId="77777777" w:rsidR="006B2F86" w:rsidRPr="00E71FC3" w:rsidRDefault="00B473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4F22D" w14:textId="77777777" w:rsidR="00B473B6" w:rsidRDefault="00B473B6" w:rsidP="00E71FC3">
      <w:r>
        <w:separator/>
      </w:r>
    </w:p>
  </w:endnote>
  <w:endnote w:type="continuationSeparator" w:id="0">
    <w:p w14:paraId="3CD3F0A0" w14:textId="77777777" w:rsidR="00B473B6" w:rsidRDefault="00B473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C28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CDF9B" w14:textId="77777777" w:rsidR="00B473B6" w:rsidRDefault="00B473B6" w:rsidP="00E71FC3">
      <w:r>
        <w:separator/>
      </w:r>
    </w:p>
  </w:footnote>
  <w:footnote w:type="continuationSeparator" w:id="0">
    <w:p w14:paraId="1B72A568" w14:textId="77777777" w:rsidR="00B473B6" w:rsidRDefault="00B473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B6"/>
    <w:rsid w:val="001A7C09"/>
    <w:rsid w:val="00577BD5"/>
    <w:rsid w:val="00656CBA"/>
    <w:rsid w:val="006A1F77"/>
    <w:rsid w:val="00733BE7"/>
    <w:rsid w:val="00AB52E8"/>
    <w:rsid w:val="00B16D3F"/>
    <w:rsid w:val="00B473B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34DFA"/>
  <w15:chartTrackingRefBased/>
  <w15:docId w15:val="{6CC9CB69-467D-4C29-B1C0-9AB5E128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3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7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2018-10-17T20:05:00Z</dcterms:created>
  <dcterms:modified xsi:type="dcterms:W3CDTF">2018-10-17T20:06:00Z</dcterms:modified>
</cp:coreProperties>
</file>